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136F" w:rsidRDefault="00DD136F" w:rsidP="00DD13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NEWMAN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D136F" w:rsidRDefault="00DD136F" w:rsidP="00DD13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Norwich. Draper.</w:t>
      </w:r>
    </w:p>
    <w:p w:rsidR="00DD136F" w:rsidRDefault="00DD136F" w:rsidP="00DD136F">
      <w:pPr>
        <w:rPr>
          <w:rFonts w:ascii="Times New Roman" w:hAnsi="Times New Roman" w:cs="Times New Roman"/>
        </w:rPr>
      </w:pPr>
    </w:p>
    <w:p w:rsidR="00DD136F" w:rsidRDefault="00DD136F" w:rsidP="00DD136F">
      <w:pPr>
        <w:rPr>
          <w:rFonts w:ascii="Times New Roman" w:hAnsi="Times New Roman" w:cs="Times New Roman"/>
        </w:rPr>
      </w:pPr>
    </w:p>
    <w:p w:rsidR="00DD136F" w:rsidRDefault="00DD136F" w:rsidP="00DD13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Easton of Norwich(q.v.) brought a plaint of debt against him, </w:t>
      </w:r>
    </w:p>
    <w:p w:rsidR="00DD136F" w:rsidRDefault="00DD136F" w:rsidP="00DD13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Gardner(q.v.) and Henry </w:t>
      </w:r>
      <w:proofErr w:type="spellStart"/>
      <w:r>
        <w:rPr>
          <w:rFonts w:ascii="Times New Roman" w:hAnsi="Times New Roman" w:cs="Times New Roman"/>
        </w:rPr>
        <w:t>Baldeswell</w:t>
      </w:r>
      <w:proofErr w:type="spellEnd"/>
      <w:r>
        <w:rPr>
          <w:rFonts w:ascii="Times New Roman" w:hAnsi="Times New Roman" w:cs="Times New Roman"/>
        </w:rPr>
        <w:t>(q.v.), both of Norwich.</w:t>
      </w:r>
    </w:p>
    <w:p w:rsidR="00DD136F" w:rsidRDefault="00DD136F" w:rsidP="00DD13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C46F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D136F" w:rsidRDefault="00DD136F" w:rsidP="00DD136F">
      <w:pPr>
        <w:rPr>
          <w:rFonts w:ascii="Times New Roman" w:hAnsi="Times New Roman" w:cs="Times New Roman"/>
        </w:rPr>
      </w:pPr>
    </w:p>
    <w:p w:rsidR="00DD136F" w:rsidRDefault="00DD136F" w:rsidP="00DD136F">
      <w:pPr>
        <w:rPr>
          <w:rFonts w:ascii="Times New Roman" w:hAnsi="Times New Roman" w:cs="Times New Roman"/>
        </w:rPr>
      </w:pPr>
    </w:p>
    <w:p w:rsidR="00DD136F" w:rsidRDefault="00DD136F" w:rsidP="00DD13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October 2017</w:t>
      </w:r>
    </w:p>
    <w:p w:rsidR="006B2F86" w:rsidRPr="00E71FC3" w:rsidRDefault="00DD136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136F" w:rsidRDefault="00DD136F" w:rsidP="00E71FC3">
      <w:r>
        <w:separator/>
      </w:r>
    </w:p>
  </w:endnote>
  <w:endnote w:type="continuationSeparator" w:id="0">
    <w:p w:rsidR="00DD136F" w:rsidRDefault="00DD136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136F" w:rsidRDefault="00DD136F" w:rsidP="00E71FC3">
      <w:r>
        <w:separator/>
      </w:r>
    </w:p>
  </w:footnote>
  <w:footnote w:type="continuationSeparator" w:id="0">
    <w:p w:rsidR="00DD136F" w:rsidRDefault="00DD136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36F"/>
    <w:rsid w:val="001A7C09"/>
    <w:rsid w:val="00577BD5"/>
    <w:rsid w:val="00656CBA"/>
    <w:rsid w:val="006A1F77"/>
    <w:rsid w:val="00733BE7"/>
    <w:rsid w:val="00AB52E8"/>
    <w:rsid w:val="00B16D3F"/>
    <w:rsid w:val="00BB41AC"/>
    <w:rsid w:val="00DD136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BF3BB3-A9A2-4251-B4FA-A395B91A2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136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D13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2017-10-08T19:12:00Z</dcterms:created>
  <dcterms:modified xsi:type="dcterms:W3CDTF">2017-10-08T19:12:00Z</dcterms:modified>
</cp:coreProperties>
</file>